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#16</w:t>
      </w:r>
      <w:r w:rsidR="00960C5E">
        <w:rPr>
          <w:rFonts w:ascii="Arial" w:hAnsi="Arial" w:cs="Arial"/>
          <w:b/>
          <w:bCs/>
          <w:sz w:val="24"/>
        </w:rPr>
        <w:t>9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387F96" w:rsidRPr="00387F96">
        <w:rPr>
          <w:rFonts w:ascii="Arial" w:hAnsi="Arial" w:cs="Arial"/>
          <w:b/>
          <w:bCs/>
          <w:sz w:val="24"/>
          <w:szCs w:val="24"/>
        </w:rPr>
        <w:t>2505170</w:t>
      </w:r>
      <w:bookmarkStart w:id="0" w:name="_GoBack"/>
      <w:bookmarkEnd w:id="0"/>
    </w:p>
    <w:p w:rsidR="000B3922" w:rsidRPr="004B0485" w:rsidRDefault="00A6598C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19</w:t>
      </w:r>
      <w:r w:rsidRPr="00FC514D">
        <w:rPr>
          <w:rFonts w:ascii="Arial" w:hAnsi="Arial" w:cs="Arial"/>
          <w:b/>
          <w:bCs/>
          <w:sz w:val="24"/>
        </w:rPr>
        <w:t xml:space="preserve"> - </w:t>
      </w:r>
      <w:r>
        <w:rPr>
          <w:rFonts w:ascii="Arial" w:hAnsi="Arial" w:cs="Arial"/>
          <w:b/>
          <w:bCs/>
          <w:sz w:val="24"/>
        </w:rPr>
        <w:t>23</w:t>
      </w:r>
      <w:r w:rsidRPr="00FC514D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May</w:t>
      </w:r>
      <w:r w:rsidRPr="00FC514D">
        <w:rPr>
          <w:rFonts w:ascii="Arial" w:hAnsi="Arial" w:cs="Arial"/>
          <w:b/>
          <w:bCs/>
          <w:sz w:val="24"/>
        </w:rPr>
        <w:t xml:space="preserve">, 2025, </w:t>
      </w:r>
      <w:r>
        <w:rPr>
          <w:rFonts w:ascii="Arial" w:hAnsi="Arial" w:cs="Arial"/>
          <w:b/>
          <w:bCs/>
          <w:sz w:val="24"/>
        </w:rPr>
        <w:t>Fukuoka</w:t>
      </w:r>
      <w:r w:rsidRPr="00FC514D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Japan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1F2EB9">
        <w:rPr>
          <w:rFonts w:ascii="Arial" w:hAnsi="Arial" w:cs="Arial"/>
          <w:b/>
          <w:bCs/>
          <w:color w:val="0000CC"/>
          <w:sz w:val="24"/>
          <w:szCs w:val="24"/>
        </w:rPr>
        <w:t>5</w:t>
      </w:r>
      <w:r w:rsidR="0087112D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  <w:r w:rsidR="009D5D1B">
        <w:rPr>
          <w:rFonts w:ascii="Arial" w:eastAsia="宋体" w:hAnsi="Arial" w:cs="Arial"/>
          <w:b/>
          <w:lang w:eastAsia="zh-CN"/>
        </w:rPr>
        <w:t>, Nokia</w:t>
      </w:r>
      <w:r w:rsidR="00B76515">
        <w:rPr>
          <w:rFonts w:ascii="Arial" w:eastAsia="宋体" w:hAnsi="Arial" w:cs="Arial"/>
          <w:b/>
          <w:lang w:eastAsia="zh-CN"/>
        </w:rPr>
        <w:t xml:space="preserve">, </w:t>
      </w:r>
      <w:r w:rsidR="00B76515" w:rsidRPr="00790073">
        <w:rPr>
          <w:rFonts w:ascii="Arial" w:eastAsia="宋体" w:hAnsi="Arial" w:cs="Arial"/>
          <w:b/>
          <w:lang w:eastAsia="zh-CN"/>
        </w:rPr>
        <w:t>CATT</w:t>
      </w:r>
      <w:r w:rsidR="00671AC9">
        <w:rPr>
          <w:rFonts w:ascii="Arial" w:eastAsia="宋体" w:hAnsi="Arial" w:cs="Arial"/>
          <w:b/>
          <w:lang w:eastAsia="zh-CN"/>
        </w:rPr>
        <w:t>, China Mobile</w:t>
      </w:r>
    </w:p>
    <w:p w:rsidR="00A84C98" w:rsidRPr="005C2018" w:rsidRDefault="00440983" w:rsidP="006F65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4499A" w:rsidRPr="00B4499A">
        <w:rPr>
          <w:rFonts w:ascii="Arial" w:hAnsi="Arial" w:cs="Arial"/>
          <w:b/>
        </w:rPr>
        <w:t>pCR to TS 23.</w:t>
      </w:r>
      <w:r w:rsidR="00FC514D">
        <w:rPr>
          <w:rFonts w:ascii="Arial" w:hAnsi="Arial" w:cs="Arial"/>
          <w:b/>
        </w:rPr>
        <w:t>369</w:t>
      </w:r>
      <w:r w:rsidR="00B4499A" w:rsidRPr="00B4499A">
        <w:rPr>
          <w:rFonts w:ascii="Arial" w:hAnsi="Arial" w:cs="Arial"/>
          <w:b/>
        </w:rPr>
        <w:t xml:space="preserve">: </w:t>
      </w:r>
      <w:r w:rsidR="00DD5169">
        <w:rPr>
          <w:rFonts w:ascii="Arial" w:hAnsi="Arial" w:cs="Arial"/>
          <w:b/>
        </w:rPr>
        <w:t>Update Pro</w:t>
      </w:r>
      <w:r w:rsidR="00DD5169" w:rsidRPr="00DD5169">
        <w:rPr>
          <w:rFonts w:ascii="Arial" w:hAnsi="Arial" w:cs="Arial"/>
          <w:b/>
        </w:rPr>
        <w:t>tocol Stacks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</w:t>
      </w:r>
      <w:r w:rsidR="001F2EB9">
        <w:rPr>
          <w:rFonts w:ascii="Arial" w:hAnsi="Arial" w:cs="Arial"/>
          <w:b/>
        </w:rPr>
        <w:t>2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210A" w:rsidRPr="009D29EF">
        <w:rPr>
          <w:rFonts w:ascii="Arial" w:hAnsi="Arial" w:cs="Arial"/>
          <w:b/>
        </w:rPr>
        <w:t>AmbientIoT</w:t>
      </w:r>
      <w:r w:rsidR="004334E9">
        <w:rPr>
          <w:rFonts w:ascii="Arial" w:hAnsi="Arial" w:cs="Arial"/>
          <w:b/>
        </w:rPr>
        <w:t>-ARC</w:t>
      </w:r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960C5E">
        <w:rPr>
          <w:rFonts w:ascii="Arial" w:hAnsi="Arial" w:cs="Arial"/>
          <w:i/>
        </w:rPr>
        <w:t xml:space="preserve">updates AIoT protocol stacks, and </w:t>
      </w:r>
      <w:r w:rsidR="00CB2992">
        <w:rPr>
          <w:rFonts w:ascii="Arial" w:hAnsi="Arial" w:cs="Arial"/>
          <w:i/>
        </w:rPr>
        <w:t>clarifies that the NGAP protocol is used to transport the AIoT Reader Control messages and removes related ENs</w:t>
      </w:r>
      <w:r w:rsidR="00295384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Pr="0087112D" w:rsidRDefault="00C40F02" w:rsidP="00387FDA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7555" w:rsidRDefault="00FE6CE5" w:rsidP="0030747C">
      <w:pPr>
        <w:rPr>
          <w:lang w:eastAsia="zh-CN"/>
        </w:rPr>
      </w:pPr>
      <w:r>
        <w:rPr>
          <w:lang w:eastAsia="zh-CN"/>
        </w:rPr>
        <w:t xml:space="preserve">In </w:t>
      </w:r>
      <w:r w:rsidR="00A6598C">
        <w:rPr>
          <w:lang w:eastAsia="zh-CN"/>
        </w:rPr>
        <w:t xml:space="preserve">clause 4.6 of </w:t>
      </w:r>
      <w:r>
        <w:rPr>
          <w:lang w:eastAsia="zh-CN"/>
        </w:rPr>
        <w:t>TS 23.36</w:t>
      </w:r>
      <w:r w:rsidR="00A6598C">
        <w:rPr>
          <w:lang w:eastAsia="zh-CN"/>
        </w:rPr>
        <w:t>9</w:t>
      </w:r>
      <w:r>
        <w:rPr>
          <w:lang w:eastAsia="zh-CN"/>
        </w:rPr>
        <w:t xml:space="preserve">, there </w:t>
      </w:r>
      <w:r w:rsidR="00A6598C">
        <w:rPr>
          <w:lang w:eastAsia="zh-CN"/>
        </w:rPr>
        <w:t>are</w:t>
      </w:r>
      <w:r>
        <w:rPr>
          <w:lang w:eastAsia="zh-CN"/>
        </w:rPr>
        <w:t xml:space="preserve"> </w:t>
      </w:r>
      <w:r w:rsidR="00A6598C">
        <w:rPr>
          <w:lang w:eastAsia="zh-CN"/>
        </w:rPr>
        <w:t>following</w:t>
      </w:r>
      <w:r>
        <w:rPr>
          <w:lang w:eastAsia="zh-CN"/>
        </w:rPr>
        <w:t xml:space="preserve"> EN</w:t>
      </w:r>
      <w:r w:rsidR="00A6598C">
        <w:rPr>
          <w:lang w:eastAsia="zh-CN"/>
        </w:rPr>
        <w:t>s</w:t>
      </w:r>
      <w:r>
        <w:rPr>
          <w:lang w:eastAsia="zh-CN"/>
        </w:rPr>
        <w:t xml:space="preserve"> r</w:t>
      </w:r>
      <w:r w:rsidR="0082655C">
        <w:rPr>
          <w:lang w:eastAsia="zh-CN"/>
        </w:rPr>
        <w:t xml:space="preserve">egarding </w:t>
      </w:r>
      <w:r w:rsidR="00A6598C">
        <w:rPr>
          <w:lang w:eastAsia="zh-CN"/>
        </w:rPr>
        <w:t xml:space="preserve">protocol stack and </w:t>
      </w:r>
      <w:r w:rsidR="00D17140">
        <w:rPr>
          <w:lang w:eastAsia="zh-CN"/>
        </w:rPr>
        <w:t>AIoT message transportation</w:t>
      </w:r>
      <w:r w:rsidR="00D17140">
        <w:rPr>
          <w:rFonts w:eastAsiaTheme="minorEastAsia"/>
          <w:lang w:eastAsia="zh-CN"/>
        </w:rPr>
        <w:t>:</w:t>
      </w:r>
      <w:r w:rsidR="0082655C">
        <w:rPr>
          <w:lang w:eastAsia="zh-CN"/>
        </w:rPr>
        <w:t xml:space="preserve"> </w:t>
      </w:r>
    </w:p>
    <w:p w:rsidR="00A6598C" w:rsidRPr="00A6598C" w:rsidRDefault="00A6598C" w:rsidP="00A6598C">
      <w:pPr>
        <w:pStyle w:val="EditorsNote"/>
        <w:rPr>
          <w:i/>
          <w:lang w:eastAsia="zh-CN"/>
        </w:rPr>
      </w:pPr>
      <w:r w:rsidRPr="00A6598C">
        <w:rPr>
          <w:rFonts w:eastAsia="Yu Mincho"/>
          <w:i/>
        </w:rPr>
        <w:t>Editor's note:</w:t>
      </w:r>
      <w:r w:rsidRPr="00A6598C">
        <w:rPr>
          <w:rFonts w:eastAsia="Yu Mincho"/>
          <w:i/>
        </w:rPr>
        <w:tab/>
        <w:t>The protocol stacks between RAN and 5GC in the following clauses need to align with RAN specifications.</w:t>
      </w:r>
    </w:p>
    <w:p w:rsidR="00FE6CE5" w:rsidRPr="00FE6CE5" w:rsidRDefault="00FE6CE5" w:rsidP="00FE6CE5">
      <w:pPr>
        <w:pStyle w:val="EditorsNote"/>
        <w:rPr>
          <w:i/>
        </w:rPr>
      </w:pPr>
      <w:r w:rsidRPr="00FE6CE5">
        <w:rPr>
          <w:i/>
        </w:rPr>
        <w:t>Editor's note:</w:t>
      </w:r>
      <w:r w:rsidRPr="00FE6CE5">
        <w:rPr>
          <w:i/>
        </w:rPr>
        <w:tab/>
        <w:t>Whether AIoT Reader Control is transported by NGAP or is part of the NGAP protocol will be updated based on RAN WG3 decision.</w:t>
      </w:r>
    </w:p>
    <w:p w:rsidR="00D17140" w:rsidRDefault="00D17140" w:rsidP="0030747C">
      <w:pPr>
        <w:rPr>
          <w:lang w:eastAsia="zh-CN"/>
        </w:rPr>
      </w:pPr>
    </w:p>
    <w:p w:rsidR="00FE6CE5" w:rsidRDefault="00A6598C" w:rsidP="0030747C">
      <w:pPr>
        <w:rPr>
          <w:rFonts w:eastAsia="MS Mincho"/>
        </w:rPr>
      </w:pPr>
      <w:r>
        <w:rPr>
          <w:lang w:eastAsia="zh-CN"/>
        </w:rPr>
        <w:t xml:space="preserve">Based on the LS from </w:t>
      </w:r>
      <w:r w:rsidR="00D17140">
        <w:rPr>
          <w:lang w:eastAsia="zh-CN"/>
        </w:rPr>
        <w:t>RAN3</w:t>
      </w:r>
      <w:r>
        <w:rPr>
          <w:lang w:eastAsia="zh-CN"/>
        </w:rPr>
        <w:t xml:space="preserve"> (</w:t>
      </w:r>
      <w:r w:rsidR="00D72E5D" w:rsidRPr="00697CC4">
        <w:rPr>
          <w:lang w:eastAsia="zh-CN"/>
        </w:rPr>
        <w:t>S2-2504523</w:t>
      </w:r>
      <w:r w:rsidR="00D72E5D">
        <w:rPr>
          <w:lang w:eastAsia="zh-CN"/>
        </w:rPr>
        <w:t>/</w:t>
      </w:r>
      <w:r w:rsidRPr="00A6598C">
        <w:rPr>
          <w:rFonts w:hint="eastAsia"/>
          <w:lang w:eastAsia="zh-CN"/>
        </w:rPr>
        <w:t>R</w:t>
      </w:r>
      <w:r w:rsidRPr="00A6598C">
        <w:rPr>
          <w:lang w:eastAsia="zh-CN"/>
        </w:rPr>
        <w:t>3-252481</w:t>
      </w:r>
      <w:r>
        <w:rPr>
          <w:lang w:eastAsia="zh-CN"/>
        </w:rPr>
        <w:t>), RAN3</w:t>
      </w:r>
      <w:r w:rsidR="00D17140">
        <w:rPr>
          <w:lang w:eastAsia="zh-CN"/>
        </w:rPr>
        <w:t xml:space="preserve"> has reached the following work</w:t>
      </w:r>
      <w:r w:rsidR="00742044">
        <w:rPr>
          <w:lang w:eastAsia="zh-CN"/>
        </w:rPr>
        <w:t>ing</w:t>
      </w:r>
      <w:r w:rsidR="00D17140">
        <w:rPr>
          <w:lang w:eastAsia="zh-CN"/>
        </w:rPr>
        <w:t xml:space="preserve"> </w:t>
      </w:r>
      <w:r>
        <w:rPr>
          <w:lang w:eastAsia="zh-CN"/>
        </w:rPr>
        <w:t>agreement</w:t>
      </w:r>
      <w:r w:rsidR="00D17140">
        <w:rPr>
          <w:lang w:eastAsia="zh-CN"/>
        </w:rPr>
        <w:t xml:space="preserve"> regarding how to transport AIOTF information.</w:t>
      </w:r>
    </w:p>
    <w:p w:rsidR="00A6598C" w:rsidRPr="00A6598C" w:rsidRDefault="00A6598C" w:rsidP="00A6598C">
      <w:pPr>
        <w:pStyle w:val="af0"/>
        <w:numPr>
          <w:ilvl w:val="0"/>
          <w:numId w:val="41"/>
        </w:numPr>
        <w:overflowPunct/>
        <w:autoSpaceDE/>
        <w:autoSpaceDN/>
        <w:adjustRightInd/>
        <w:spacing w:before="240" w:after="0"/>
        <w:ind w:firstLineChars="0"/>
        <w:textAlignment w:val="auto"/>
        <w:rPr>
          <w:rFonts w:ascii="Arial" w:hAnsi="Arial" w:cs="Arial"/>
          <w:i/>
          <w:lang w:eastAsia="zh-CN"/>
        </w:rPr>
      </w:pPr>
      <w:r w:rsidRPr="00A6598C">
        <w:rPr>
          <w:rFonts w:ascii="Arial" w:hAnsi="Arial" w:cs="Arial"/>
          <w:i/>
          <w:lang w:eastAsia="zh-CN"/>
        </w:rPr>
        <w:t>Previous working assumption: “Including AIOTF information containers in NGAP, rather than introducing new protocol carried by NGAP” is changed to an agreement.</w:t>
      </w:r>
    </w:p>
    <w:p w:rsidR="00A6598C" w:rsidRPr="00A6598C" w:rsidRDefault="00A6598C" w:rsidP="00A6598C">
      <w:pPr>
        <w:pStyle w:val="af0"/>
        <w:numPr>
          <w:ilvl w:val="0"/>
          <w:numId w:val="41"/>
        </w:numPr>
        <w:overflowPunct/>
        <w:autoSpaceDE/>
        <w:autoSpaceDN/>
        <w:adjustRightInd/>
        <w:spacing w:before="240" w:after="0"/>
        <w:ind w:firstLineChars="0"/>
        <w:textAlignment w:val="auto"/>
        <w:rPr>
          <w:rFonts w:ascii="Arial" w:hAnsi="Arial" w:cs="Arial"/>
          <w:i/>
          <w:lang w:eastAsia="zh-CN"/>
        </w:rPr>
      </w:pPr>
      <w:r w:rsidRPr="00A6598C">
        <w:rPr>
          <w:rFonts w:ascii="Arial" w:hAnsi="Arial" w:cs="Arial" w:hint="eastAsia"/>
          <w:i/>
          <w:lang w:eastAsia="zh-CN"/>
        </w:rPr>
        <w:t>E</w:t>
      </w:r>
      <w:r w:rsidRPr="00A6598C">
        <w:rPr>
          <w:rFonts w:ascii="Arial" w:hAnsi="Arial" w:cs="Arial"/>
          <w:i/>
          <w:lang w:eastAsia="zh-CN"/>
        </w:rPr>
        <w:t>xisting NGAP Interface management procedures will be enhanced to support A-IoT.</w:t>
      </w:r>
    </w:p>
    <w:p w:rsidR="00D17140" w:rsidRDefault="00D17140" w:rsidP="0030747C">
      <w:pPr>
        <w:rPr>
          <w:rFonts w:eastAsia="MS Mincho"/>
        </w:rPr>
      </w:pPr>
    </w:p>
    <w:p w:rsidR="00D17140" w:rsidRPr="00D17140" w:rsidRDefault="00742044" w:rsidP="0030747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RAN3 </w:t>
      </w:r>
      <w:r w:rsidR="00A6598C">
        <w:rPr>
          <w:rFonts w:eastAsiaTheme="minorEastAsia"/>
          <w:lang w:eastAsia="zh-CN"/>
        </w:rPr>
        <w:t>agreement</w:t>
      </w:r>
      <w:r>
        <w:rPr>
          <w:rFonts w:eastAsiaTheme="minorEastAsia"/>
          <w:lang w:eastAsia="zh-CN"/>
        </w:rPr>
        <w:t>, i</w:t>
      </w:r>
      <w:r w:rsidR="00D17140">
        <w:rPr>
          <w:rFonts w:eastAsiaTheme="minorEastAsia"/>
          <w:lang w:eastAsia="zh-CN"/>
        </w:rPr>
        <w:t>t is proposed to remove the EN</w:t>
      </w:r>
      <w:r w:rsidR="00A6598C">
        <w:rPr>
          <w:rFonts w:eastAsiaTheme="minorEastAsia"/>
          <w:lang w:eastAsia="zh-CN"/>
        </w:rPr>
        <w:t>s</w:t>
      </w:r>
      <w:r w:rsidR="00D17140">
        <w:rPr>
          <w:rFonts w:eastAsiaTheme="minorEastAsia"/>
          <w:lang w:eastAsia="zh-CN"/>
        </w:rPr>
        <w:t xml:space="preserve"> and add the description that the AIoT messages will be included in the NGAP protocol.</w:t>
      </w:r>
    </w:p>
    <w:p w:rsidR="00D17140" w:rsidRPr="008D6D1E" w:rsidRDefault="00D17140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Default="00CB1702" w:rsidP="00157B49">
      <w:pPr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703991">
        <w:rPr>
          <w:rFonts w:eastAsia="宋体"/>
          <w:lang w:eastAsia="zh-CN"/>
        </w:rPr>
        <w:t>S</w:t>
      </w:r>
      <w:r>
        <w:rPr>
          <w:lang w:eastAsia="zh-CN"/>
        </w:rPr>
        <w:t xml:space="preserve"> 23.</w:t>
      </w:r>
      <w:r w:rsidR="003E229F">
        <w:rPr>
          <w:rFonts w:eastAsia="宋体"/>
          <w:lang w:eastAsia="zh-CN"/>
        </w:rPr>
        <w:t>369</w:t>
      </w:r>
      <w:r>
        <w:rPr>
          <w:lang w:eastAsia="zh-CN"/>
        </w:rPr>
        <w:t>.</w:t>
      </w:r>
    </w:p>
    <w:p w:rsidR="0071799F" w:rsidRPr="004C16FA" w:rsidRDefault="0071799F" w:rsidP="00157B49">
      <w:pPr>
        <w:rPr>
          <w:rFonts w:eastAsia="宋体"/>
          <w:lang w:eastAsia="zh-CN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FE373C" w:rsidRDefault="00FE373C" w:rsidP="00FE373C">
      <w:pPr>
        <w:pStyle w:val="3"/>
      </w:pPr>
      <w:bookmarkStart w:id="1" w:name="_Toc188883466"/>
      <w:bookmarkStart w:id="2" w:name="_Toc191462370"/>
      <w:bookmarkStart w:id="3" w:name="_Toc195709884"/>
      <w:bookmarkStart w:id="4" w:name="_Toc326248711"/>
      <w:bookmarkStart w:id="5" w:name="_Toc22214911"/>
      <w:bookmarkStart w:id="6" w:name="_Toc510604409"/>
      <w:r>
        <w:t>4.6.1</w:t>
      </w:r>
      <w:r>
        <w:tab/>
      </w:r>
      <w:r>
        <w:rPr>
          <w:lang w:eastAsia="zh-CN"/>
        </w:rPr>
        <w:t>G</w:t>
      </w:r>
      <w:r>
        <w:rPr>
          <w:rFonts w:hint="eastAsia"/>
          <w:lang w:eastAsia="zh-CN"/>
        </w:rPr>
        <w:t>eneral</w:t>
      </w:r>
      <w:bookmarkEnd w:id="1"/>
      <w:bookmarkEnd w:id="2"/>
      <w:bookmarkEnd w:id="3"/>
    </w:p>
    <w:p w:rsidR="00FE373C" w:rsidRPr="009E32AE" w:rsidRDefault="00FE373C" w:rsidP="00FE373C">
      <w:r w:rsidRPr="009E32AE">
        <w:t xml:space="preserve">This clause specifies the </w:t>
      </w:r>
      <w:r>
        <w:t xml:space="preserve">protocol </w:t>
      </w:r>
      <w:r w:rsidRPr="009E32AE">
        <w:t>stacks between entities used for AIoT. The protocol stacks include the following:</w:t>
      </w:r>
    </w:p>
    <w:p w:rsidR="00FE373C" w:rsidRDefault="00FE373C" w:rsidP="00FE373C">
      <w:pPr>
        <w:pStyle w:val="B1"/>
      </w:pPr>
      <w:r w:rsidRPr="002E786B">
        <w:rPr>
          <w:rFonts w:hint="eastAsia"/>
        </w:rPr>
        <w:t>-</w:t>
      </w:r>
      <w:r w:rsidRPr="002E786B">
        <w:tab/>
        <w:t xml:space="preserve">Protocol stacks between </w:t>
      </w:r>
      <w:proofErr w:type="spellStart"/>
      <w:r w:rsidRPr="002E786B">
        <w:t>AIoT</w:t>
      </w:r>
      <w:proofErr w:type="spellEnd"/>
      <w:r w:rsidRPr="002E786B">
        <w:t xml:space="preserve"> Device and AFs</w:t>
      </w:r>
      <w:r>
        <w:t>, including the p</w:t>
      </w:r>
      <w:r w:rsidRPr="002E786B">
        <w:t>rotocol stacks</w:t>
      </w:r>
      <w:r w:rsidRPr="00FF25F7">
        <w:t xml:space="preserve"> </w:t>
      </w:r>
      <w:r>
        <w:t>among</w:t>
      </w:r>
      <w:r w:rsidRPr="002E786B">
        <w:t xml:space="preserve"> </w:t>
      </w:r>
      <w:proofErr w:type="spellStart"/>
      <w:r w:rsidRPr="002E786B">
        <w:t>AIoT</w:t>
      </w:r>
      <w:proofErr w:type="spellEnd"/>
      <w:r w:rsidRPr="002E786B">
        <w:t xml:space="preserve"> Device</w:t>
      </w:r>
      <w:r>
        <w:t xml:space="preserve">, </w:t>
      </w:r>
      <w:r>
        <w:rPr>
          <w:rFonts w:eastAsiaTheme="minorEastAsia" w:hint="eastAsia"/>
          <w:lang w:eastAsia="zh-CN"/>
        </w:rPr>
        <w:t>NG-</w:t>
      </w:r>
      <w:r>
        <w:t>RAN, AMF, AIOTF, NEF</w:t>
      </w:r>
      <w:r w:rsidRPr="002E786B">
        <w:t xml:space="preserve"> and AFs.</w:t>
      </w:r>
    </w:p>
    <w:p w:rsidR="00FE373C" w:rsidRPr="00F56316" w:rsidDel="00D11011" w:rsidRDefault="00FE373C" w:rsidP="00FE373C">
      <w:pPr>
        <w:pStyle w:val="EditorsNote"/>
        <w:rPr>
          <w:del w:id="7" w:author="ZTE" w:date="2025-04-28T14:29:00Z"/>
          <w:rFonts w:eastAsia="Yu Mincho"/>
        </w:rPr>
      </w:pPr>
      <w:del w:id="8" w:author="ZTE" w:date="2025-04-28T14:29:00Z">
        <w:r w:rsidDel="00D11011">
          <w:rPr>
            <w:rFonts w:eastAsia="Yu Mincho"/>
          </w:rPr>
          <w:delText>Editor's note:</w:delText>
        </w:r>
        <w:r w:rsidDel="00D11011">
          <w:rPr>
            <w:rFonts w:eastAsia="Yu Mincho"/>
          </w:rPr>
          <w:tab/>
          <w:delText>The protocol stacks between RAN and 5GC in the following clauses need to align with RAN specifications.</w:delText>
        </w:r>
      </w:del>
    </w:p>
    <w:p w:rsidR="00FE373C" w:rsidRDefault="00FE373C" w:rsidP="00FE373C">
      <w:pPr>
        <w:pStyle w:val="3"/>
      </w:pPr>
      <w:bookmarkStart w:id="9" w:name="_Toc188883467"/>
      <w:bookmarkStart w:id="10" w:name="_Toc191462371"/>
      <w:bookmarkStart w:id="11" w:name="_Toc195709885"/>
      <w:r>
        <w:lastRenderedPageBreak/>
        <w:t>4.6.2</w:t>
      </w:r>
      <w:r>
        <w:tab/>
        <w:t xml:space="preserve">Protocol Stack between </w:t>
      </w:r>
      <w:proofErr w:type="spellStart"/>
      <w:r>
        <w:t>AIoT</w:t>
      </w:r>
      <w:proofErr w:type="spellEnd"/>
      <w:r>
        <w:t xml:space="preserve"> Device and AF</w:t>
      </w:r>
      <w:bookmarkEnd w:id="9"/>
      <w:bookmarkEnd w:id="10"/>
      <w:bookmarkEnd w:id="11"/>
    </w:p>
    <w:p w:rsidR="00FE373C" w:rsidRDefault="00FE373C" w:rsidP="00FE373C">
      <w:pPr>
        <w:pStyle w:val="4"/>
      </w:pPr>
      <w:bookmarkStart w:id="12" w:name="_Toc188883468"/>
      <w:bookmarkStart w:id="13" w:name="_Toc191462372"/>
      <w:bookmarkStart w:id="14" w:name="_Toc195709886"/>
      <w:r>
        <w:t>4.6.2.1</w:t>
      </w:r>
      <w:r>
        <w:tab/>
        <w:t>General</w:t>
      </w:r>
      <w:bookmarkEnd w:id="12"/>
      <w:bookmarkEnd w:id="13"/>
      <w:bookmarkEnd w:id="14"/>
    </w:p>
    <w:p w:rsidR="00FE373C" w:rsidRDefault="00FE373C" w:rsidP="00FE373C">
      <w:r>
        <w:t xml:space="preserve">The general protocol stack between an </w:t>
      </w:r>
      <w:proofErr w:type="spellStart"/>
      <w:r>
        <w:t>AIoT</w:t>
      </w:r>
      <w:proofErr w:type="spellEnd"/>
      <w:r>
        <w:t xml:space="preserve"> Device, </w:t>
      </w:r>
      <w:r>
        <w:rPr>
          <w:rFonts w:eastAsiaTheme="minorEastAsia" w:hint="eastAsia"/>
          <w:lang w:eastAsia="zh-CN"/>
        </w:rPr>
        <w:t>NG-</w:t>
      </w:r>
      <w:r>
        <w:t>RAN, AIOTF and AF is shown in Figure 4.6.2.1-1.</w:t>
      </w:r>
    </w:p>
    <w:p w:rsidR="00FE373C" w:rsidRDefault="00FE373C" w:rsidP="00FE373C">
      <w:pPr>
        <w:pStyle w:val="TH"/>
        <w:rPr>
          <w:ins w:id="15" w:author="ZTE" w:date="2025-04-28T14:42:00Z"/>
        </w:rPr>
      </w:pPr>
      <w:del w:id="16" w:author="ZTE" w:date="2025-04-28T14:43:00Z">
        <w:r w:rsidRPr="009E32AE" w:rsidDel="00131811">
          <w:object w:dxaOrig="13661" w:dyaOrig="45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160.75pt" o:ole="">
              <v:imagedata r:id="rId8" o:title=""/>
            </v:shape>
            <o:OLEObject Type="Embed" ProgID="Visio.Drawing.15" ShapeID="_x0000_i1025" DrawAspect="Content" ObjectID="_1808318965" r:id="rId9"/>
          </w:object>
        </w:r>
      </w:del>
    </w:p>
    <w:p w:rsidR="00131811" w:rsidRPr="0044348C" w:rsidRDefault="00D956B1" w:rsidP="00FE373C">
      <w:pPr>
        <w:pStyle w:val="TH"/>
        <w:rPr>
          <w:rFonts w:eastAsia="等线"/>
          <w:lang w:eastAsia="zh-CN"/>
        </w:rPr>
      </w:pPr>
      <w:ins w:id="17" w:author="ZTE" w:date="2025-04-28T14:42:00Z">
        <w:r w:rsidRPr="009E32AE">
          <w:object w:dxaOrig="13650" w:dyaOrig="4520">
            <v:shape id="_x0000_i1026" type="#_x0000_t75" style="width:481.2pt;height:160.4pt" o:ole="">
              <v:imagedata r:id="rId10" o:title=""/>
            </v:shape>
            <o:OLEObject Type="Embed" ProgID="Visio.Drawing.15" ShapeID="_x0000_i1026" DrawAspect="Content" ObjectID="_1808318966" r:id="rId11"/>
          </w:object>
        </w:r>
      </w:ins>
    </w:p>
    <w:p w:rsidR="00FE373C" w:rsidRPr="0016271D" w:rsidRDefault="00FE373C" w:rsidP="00FE373C">
      <w:pPr>
        <w:pStyle w:val="NF"/>
        <w:rPr>
          <w:b/>
          <w:bCs/>
        </w:rPr>
      </w:pPr>
      <w:r w:rsidRPr="0016271D">
        <w:rPr>
          <w:b/>
          <w:bCs/>
        </w:rPr>
        <w:t>Legend:</w:t>
      </w:r>
    </w:p>
    <w:p w:rsidR="00FE373C" w:rsidRPr="0016271D" w:rsidRDefault="00FE373C" w:rsidP="00FE373C">
      <w:pPr>
        <w:pStyle w:val="NF"/>
      </w:pPr>
      <w:r>
        <w:t>-</w:t>
      </w:r>
      <w:r>
        <w:tab/>
      </w:r>
      <w:proofErr w:type="spellStart"/>
      <w:r w:rsidRPr="0016271D">
        <w:rPr>
          <w:b/>
          <w:bCs/>
        </w:rPr>
        <w:t>AIoT</w:t>
      </w:r>
      <w:proofErr w:type="spellEnd"/>
      <w:r w:rsidRPr="0016271D">
        <w:rPr>
          <w:b/>
          <w:bCs/>
        </w:rPr>
        <w:t xml:space="preserve"> NAS</w:t>
      </w:r>
      <w:r w:rsidRPr="002E786B">
        <w:rPr>
          <w:b/>
          <w:bCs/>
        </w:rPr>
        <w:t>:</w:t>
      </w:r>
      <w:r w:rsidRPr="0016271D">
        <w:t xml:space="preserve"> The NAS protocol between </w:t>
      </w:r>
      <w:proofErr w:type="spellStart"/>
      <w:r w:rsidRPr="0016271D">
        <w:t>AIoT</w:t>
      </w:r>
      <w:proofErr w:type="spellEnd"/>
      <w:r w:rsidRPr="0016271D">
        <w:t xml:space="preserve"> Device and AIOTF.</w:t>
      </w:r>
    </w:p>
    <w:p w:rsidR="00FE373C" w:rsidRPr="00306640" w:rsidRDefault="00FE373C" w:rsidP="00FE373C">
      <w:pPr>
        <w:pStyle w:val="NF"/>
      </w:pPr>
      <w:r>
        <w:t>-</w:t>
      </w:r>
      <w:r>
        <w:tab/>
      </w:r>
      <w:proofErr w:type="spellStart"/>
      <w:r w:rsidRPr="0016271D">
        <w:rPr>
          <w:b/>
          <w:bCs/>
        </w:rPr>
        <w:t>AIoT</w:t>
      </w:r>
      <w:proofErr w:type="spellEnd"/>
      <w:r w:rsidRPr="0016271D">
        <w:rPr>
          <w:b/>
          <w:bCs/>
        </w:rPr>
        <w:t xml:space="preserve"> AS</w:t>
      </w:r>
      <w:r w:rsidRPr="002E786B">
        <w:rPr>
          <w:b/>
          <w:bCs/>
        </w:rPr>
        <w:t>:</w:t>
      </w:r>
      <w:r w:rsidRPr="00D916F6">
        <w:t xml:space="preserve"> It is between the </w:t>
      </w:r>
      <w:proofErr w:type="spellStart"/>
      <w:r w:rsidRPr="00D916F6">
        <w:t>AIoT</w:t>
      </w:r>
      <w:proofErr w:type="spellEnd"/>
      <w:r w:rsidRPr="00D916F6">
        <w:t xml:space="preserve"> Device and the </w:t>
      </w:r>
      <w:r>
        <w:rPr>
          <w:rFonts w:eastAsiaTheme="minorEastAsia" w:hint="eastAsia"/>
          <w:lang w:eastAsia="zh-CN"/>
        </w:rPr>
        <w:t>NG-</w:t>
      </w:r>
      <w:r>
        <w:t>RAN</w:t>
      </w:r>
      <w:r w:rsidRPr="00D916F6">
        <w:t xml:space="preserve"> is specified in TS 38.300 [</w:t>
      </w:r>
      <w:r>
        <w:t>5</w:t>
      </w:r>
      <w:r w:rsidRPr="00D916F6">
        <w:t>].</w:t>
      </w:r>
    </w:p>
    <w:p w:rsidR="00FE373C" w:rsidRPr="00956477" w:rsidRDefault="00FE373C" w:rsidP="00FE373C">
      <w:pPr>
        <w:pStyle w:val="NF"/>
      </w:pPr>
      <w:r w:rsidRPr="00956477">
        <w:t>-</w:t>
      </w:r>
      <w:r w:rsidRPr="00956477">
        <w:tab/>
      </w:r>
      <w:proofErr w:type="spellStart"/>
      <w:r w:rsidRPr="0016271D">
        <w:rPr>
          <w:b/>
          <w:bCs/>
        </w:rPr>
        <w:t>AIoT</w:t>
      </w:r>
      <w:proofErr w:type="spellEnd"/>
      <w:r w:rsidRPr="0016271D">
        <w:rPr>
          <w:b/>
          <w:bCs/>
        </w:rPr>
        <w:t xml:space="preserve"> Data</w:t>
      </w:r>
      <w:r w:rsidRPr="002E786B">
        <w:rPr>
          <w:b/>
          <w:bCs/>
        </w:rPr>
        <w:t>:</w:t>
      </w:r>
      <w:r w:rsidRPr="00956477">
        <w:t xml:space="preserve"> It is </w:t>
      </w:r>
      <w:r>
        <w:t xml:space="preserve">the application data exchanged </w:t>
      </w:r>
      <w:r w:rsidRPr="00956477">
        <w:t xml:space="preserve">between the </w:t>
      </w:r>
      <w:proofErr w:type="spellStart"/>
      <w:r w:rsidRPr="00956477">
        <w:t>AIoT</w:t>
      </w:r>
      <w:proofErr w:type="spellEnd"/>
      <w:r w:rsidRPr="00956477">
        <w:t xml:space="preserve"> Device and AF.</w:t>
      </w:r>
    </w:p>
    <w:p w:rsidR="00FE373C" w:rsidRDefault="00FE373C" w:rsidP="00FE373C">
      <w:pPr>
        <w:pStyle w:val="NF"/>
      </w:pPr>
    </w:p>
    <w:p w:rsidR="00FE373C" w:rsidRPr="003C3261" w:rsidRDefault="00FE373C" w:rsidP="00FE373C">
      <w:pPr>
        <w:pStyle w:val="TF"/>
        <w:rPr>
          <w:rFonts w:eastAsia="宋体"/>
          <w:lang w:eastAsia="zh-CN"/>
        </w:rPr>
      </w:pPr>
      <w:r>
        <w:t>Figure 4.6.</w:t>
      </w:r>
      <w:ins w:id="18" w:author="ZTE" w:date="2025-04-28T14:46:00Z">
        <w:r w:rsidR="00330C6D">
          <w:t>2.</w:t>
        </w:r>
      </w:ins>
      <w:r>
        <w:t xml:space="preserve">1-1: Protocol Stack </w:t>
      </w:r>
      <w:proofErr w:type="gramStart"/>
      <w:r w:rsidRPr="00D6333A">
        <w:rPr>
          <w:lang w:val="en-US"/>
        </w:rPr>
        <w:t>Between</w:t>
      </w:r>
      <w:proofErr w:type="gramEnd"/>
      <w:r w:rsidRPr="00D6333A">
        <w:rPr>
          <w:lang w:val="en-US"/>
        </w:rPr>
        <w:t xml:space="preserve"> </w:t>
      </w:r>
      <w:proofErr w:type="spellStart"/>
      <w:r w:rsidRPr="00D6333A">
        <w:t>AIoT</w:t>
      </w:r>
      <w:proofErr w:type="spellEnd"/>
      <w:r w:rsidRPr="00D6333A">
        <w:t xml:space="preserve"> Device</w:t>
      </w:r>
      <w:r w:rsidRPr="00D6333A">
        <w:rPr>
          <w:lang w:val="en-US"/>
        </w:rPr>
        <w:t xml:space="preserve"> and AF</w:t>
      </w:r>
    </w:p>
    <w:p w:rsidR="00FE373C" w:rsidRPr="002E786B" w:rsidRDefault="00FE373C" w:rsidP="00FE373C">
      <w:pPr>
        <w:rPr>
          <w:rFonts w:eastAsia="等线"/>
        </w:rPr>
      </w:pPr>
      <w:r w:rsidRPr="002E786B">
        <w:rPr>
          <w:rFonts w:eastAsia="等线"/>
        </w:rPr>
        <w:t xml:space="preserve">The </w:t>
      </w:r>
      <w:r>
        <w:rPr>
          <w:rFonts w:eastAsia="等线" w:hint="eastAsia"/>
          <w:lang w:eastAsia="zh-CN"/>
        </w:rPr>
        <w:t>NG-</w:t>
      </w:r>
      <w:r w:rsidRPr="002E786B">
        <w:rPr>
          <w:rFonts w:eastAsia="等线"/>
        </w:rPr>
        <w:t xml:space="preserve">RAN may communicate to AIOTF via different </w:t>
      </w:r>
      <w:proofErr w:type="spellStart"/>
      <w:r>
        <w:rPr>
          <w:rFonts w:eastAsia="等线" w:hint="eastAsia"/>
          <w:lang w:eastAsia="zh-CN"/>
        </w:rPr>
        <w:t>connectivities</w:t>
      </w:r>
      <w:proofErr w:type="spellEnd"/>
      <w:r w:rsidRPr="002E786B">
        <w:rPr>
          <w:rFonts w:eastAsia="等线"/>
        </w:rPr>
        <w:t xml:space="preserve">, see clause 4.2.2.1. The </w:t>
      </w:r>
      <w:r>
        <w:rPr>
          <w:rFonts w:eastAsia="等线" w:hint="eastAsia"/>
          <w:lang w:eastAsia="zh-CN"/>
        </w:rPr>
        <w:t>NG-</w:t>
      </w:r>
      <w:r w:rsidRPr="002E786B">
        <w:rPr>
          <w:rFonts w:eastAsia="等线"/>
        </w:rPr>
        <w:t xml:space="preserve">RAN protocol stack remains the same and is </w:t>
      </w:r>
      <w:r>
        <w:rPr>
          <w:rFonts w:eastAsia="等线"/>
        </w:rPr>
        <w:t>transparent</w:t>
      </w:r>
      <w:r w:rsidRPr="002E786B">
        <w:rPr>
          <w:rFonts w:eastAsia="等线"/>
        </w:rPr>
        <w:t xml:space="preserve"> to the </w:t>
      </w:r>
      <w:proofErr w:type="spellStart"/>
      <w:r w:rsidRPr="002E786B">
        <w:rPr>
          <w:rFonts w:eastAsia="等线"/>
        </w:rPr>
        <w:t>differen</w:t>
      </w:r>
      <w:proofErr w:type="spellEnd"/>
      <w:r>
        <w:rPr>
          <w:rFonts w:eastAsia="等线"/>
          <w:lang w:val="en-US"/>
        </w:rPr>
        <w:t>t</w:t>
      </w:r>
      <w:r w:rsidRPr="002E786B">
        <w:rPr>
          <w:rFonts w:eastAsia="等线"/>
        </w:rPr>
        <w:t xml:space="preserve"> </w:t>
      </w:r>
      <w:proofErr w:type="spellStart"/>
      <w:r>
        <w:rPr>
          <w:rFonts w:eastAsia="等线" w:hint="eastAsia"/>
          <w:lang w:eastAsia="zh-CN"/>
        </w:rPr>
        <w:t>connectivities</w:t>
      </w:r>
      <w:proofErr w:type="spellEnd"/>
      <w:r w:rsidRPr="002E786B">
        <w:rPr>
          <w:rFonts w:eastAsia="等线"/>
        </w:rPr>
        <w:t>.</w:t>
      </w:r>
      <w:r w:rsidRPr="00931BB0">
        <w:t xml:space="preserve"> </w:t>
      </w:r>
      <w:r w:rsidRPr="005F0ADD">
        <w:t xml:space="preserve">The protocol stacks and routing of information between an </w:t>
      </w:r>
      <w:r>
        <w:rPr>
          <w:rFonts w:eastAsiaTheme="minorEastAsia" w:hint="eastAsia"/>
          <w:lang w:eastAsia="zh-CN"/>
        </w:rPr>
        <w:t>NG-</w:t>
      </w:r>
      <w:r w:rsidRPr="005F0ADD">
        <w:t>RAN and the AIOTF is defined in other clauses depending upon the architecture used:</w:t>
      </w:r>
    </w:p>
    <w:p w:rsidR="00FE373C" w:rsidRDefault="00FE373C" w:rsidP="00FE373C">
      <w:pPr>
        <w:pStyle w:val="B1"/>
      </w:pPr>
      <w:r>
        <w:t>-</w:t>
      </w:r>
      <w:r>
        <w:tab/>
        <w:t xml:space="preserve">Direct </w:t>
      </w:r>
      <w:r>
        <w:rPr>
          <w:rFonts w:eastAsiaTheme="minorEastAsia" w:hint="eastAsia"/>
          <w:lang w:eastAsia="zh-CN"/>
        </w:rPr>
        <w:t>Connectivity</w:t>
      </w:r>
      <w:r>
        <w:t xml:space="preserve">: When the </w:t>
      </w:r>
      <w:r>
        <w:rPr>
          <w:rFonts w:eastAsiaTheme="minorEastAsia" w:hint="eastAsia"/>
          <w:lang w:eastAsia="zh-CN"/>
        </w:rPr>
        <w:t>NG-</w:t>
      </w:r>
      <w:r>
        <w:t>RAN communicates with AIOTF directly, the protocol stack is specified in clause 4.6.2.2.</w:t>
      </w:r>
    </w:p>
    <w:p w:rsidR="00FE373C" w:rsidRDefault="00FE373C" w:rsidP="00FE373C">
      <w:pPr>
        <w:pStyle w:val="B1"/>
      </w:pPr>
      <w:r>
        <w:t>-</w:t>
      </w:r>
      <w:r>
        <w:tab/>
        <w:t xml:space="preserve">Indirect </w:t>
      </w:r>
      <w:r>
        <w:rPr>
          <w:rFonts w:eastAsiaTheme="minorEastAsia" w:hint="eastAsia"/>
          <w:lang w:eastAsia="zh-CN"/>
        </w:rPr>
        <w:t>Connectivity</w:t>
      </w:r>
      <w:r>
        <w:t xml:space="preserve">: When the </w:t>
      </w:r>
      <w:r>
        <w:rPr>
          <w:rFonts w:eastAsiaTheme="minorEastAsia" w:hint="eastAsia"/>
          <w:lang w:eastAsia="zh-CN"/>
        </w:rPr>
        <w:t>NG-</w:t>
      </w:r>
      <w:r>
        <w:t>RAN communicates with AIOTF indirectly via an AMF, the protocol stack is specified in clause 4.6.2.3.</w:t>
      </w:r>
    </w:p>
    <w:p w:rsidR="00FE373C" w:rsidRPr="00606C1B" w:rsidRDefault="00FE373C" w:rsidP="00FE373C">
      <w:pPr>
        <w:rPr>
          <w:rFonts w:eastAsia="等线"/>
        </w:rPr>
      </w:pPr>
      <w:r w:rsidRPr="00606C1B">
        <w:rPr>
          <w:rFonts w:eastAsia="等线"/>
        </w:rPr>
        <w:t xml:space="preserve">The </w:t>
      </w:r>
      <w:proofErr w:type="spellStart"/>
      <w:r w:rsidRPr="00606C1B">
        <w:rPr>
          <w:rFonts w:eastAsia="等线"/>
        </w:rPr>
        <w:t>AIoT</w:t>
      </w:r>
      <w:proofErr w:type="spellEnd"/>
      <w:r w:rsidRPr="00606C1B">
        <w:rPr>
          <w:rFonts w:eastAsia="等线"/>
        </w:rPr>
        <w:t xml:space="preserve"> NAS protocol supports the inventory response and command related signalling.</w:t>
      </w:r>
    </w:p>
    <w:p w:rsidR="00FE373C" w:rsidRDefault="00FE373C" w:rsidP="00FE373C">
      <w:pPr>
        <w:pStyle w:val="4"/>
      </w:pPr>
      <w:bookmarkStart w:id="19" w:name="_Toc188883469"/>
      <w:bookmarkStart w:id="20" w:name="_Toc191462373"/>
      <w:bookmarkStart w:id="21" w:name="_Toc195709887"/>
      <w:r>
        <w:lastRenderedPageBreak/>
        <w:t>4.6.2.2</w:t>
      </w:r>
      <w:r>
        <w:tab/>
        <w:t xml:space="preserve">Protocol Stack between AF and </w:t>
      </w:r>
      <w:proofErr w:type="spellStart"/>
      <w:r>
        <w:t>AIoT</w:t>
      </w:r>
      <w:proofErr w:type="spellEnd"/>
      <w:r>
        <w:t xml:space="preserve"> Device for </w:t>
      </w:r>
      <w:r>
        <w:rPr>
          <w:rFonts w:eastAsiaTheme="minorEastAsia" w:hint="eastAsia"/>
          <w:lang w:eastAsia="zh-CN"/>
        </w:rPr>
        <w:t>NG-</w:t>
      </w:r>
      <w:r>
        <w:t xml:space="preserve">RAN Direct </w:t>
      </w:r>
      <w:r>
        <w:rPr>
          <w:rFonts w:eastAsiaTheme="minorEastAsia" w:hint="eastAsia"/>
          <w:lang w:eastAsia="zh-CN"/>
        </w:rPr>
        <w:t>Connectivity</w:t>
      </w:r>
      <w:bookmarkEnd w:id="19"/>
      <w:bookmarkEnd w:id="20"/>
      <w:bookmarkEnd w:id="21"/>
    </w:p>
    <w:p w:rsidR="00FE373C" w:rsidRPr="002C4D99" w:rsidRDefault="00FE373C" w:rsidP="00FE373C">
      <w:pPr>
        <w:pStyle w:val="TH"/>
      </w:pPr>
      <w:r w:rsidRPr="00DF76E9">
        <w:object w:dxaOrig="16000" w:dyaOrig="5041">
          <v:shape id="_x0000_i1027" type="#_x0000_t75" style="width:481.55pt;height:150.4pt" o:ole="">
            <v:imagedata r:id="rId12" o:title=""/>
          </v:shape>
          <o:OLEObject Type="Embed" ProgID="Visio.Drawing.15" ShapeID="_x0000_i1027" DrawAspect="Content" ObjectID="_1808318967" r:id="rId13"/>
        </w:object>
      </w:r>
    </w:p>
    <w:p w:rsidR="00FE373C" w:rsidRPr="002E786B" w:rsidDel="00330C6D" w:rsidRDefault="00FE373C" w:rsidP="00FE373C">
      <w:pPr>
        <w:pStyle w:val="NF"/>
        <w:rPr>
          <w:del w:id="22" w:author="ZTE" w:date="2025-04-28T14:47:00Z"/>
          <w:b/>
          <w:bCs/>
        </w:rPr>
      </w:pPr>
      <w:del w:id="23" w:author="ZTE" w:date="2025-04-28T14:47:00Z">
        <w:r w:rsidRPr="002E786B" w:rsidDel="00330C6D">
          <w:rPr>
            <w:b/>
            <w:bCs/>
          </w:rPr>
          <w:delText>Legend:</w:delText>
        </w:r>
      </w:del>
    </w:p>
    <w:p w:rsidR="00FE373C" w:rsidRPr="00726E61" w:rsidDel="00330C6D" w:rsidRDefault="00FE373C" w:rsidP="00FE373C">
      <w:pPr>
        <w:pStyle w:val="NF"/>
        <w:rPr>
          <w:del w:id="24" w:author="ZTE" w:date="2025-04-28T14:47:00Z"/>
        </w:rPr>
      </w:pPr>
      <w:del w:id="25" w:author="ZTE" w:date="2025-04-28T14:47:00Z">
        <w:r w:rsidDel="00330C6D">
          <w:delText>-</w:delText>
        </w:r>
        <w:r w:rsidDel="00330C6D">
          <w:tab/>
        </w:r>
        <w:r w:rsidRPr="002E786B" w:rsidDel="00330C6D">
          <w:rPr>
            <w:b/>
            <w:bCs/>
          </w:rPr>
          <w:delText>AIoT Reader Control:</w:delText>
        </w:r>
        <w:r w:rsidRPr="009E32AE" w:rsidDel="00330C6D">
          <w:delText xml:space="preserve"> </w:delText>
        </w:r>
        <w:r w:rsidDel="00330C6D">
          <w:delText>It is</w:delText>
        </w:r>
        <w:r w:rsidRPr="009E32AE" w:rsidDel="00330C6D">
          <w:delText xml:space="preserve"> between the AIOTF and </w:delText>
        </w:r>
        <w:r w:rsidDel="00330C6D">
          <w:rPr>
            <w:rFonts w:eastAsiaTheme="minorEastAsia" w:hint="eastAsia"/>
            <w:lang w:eastAsia="zh-CN"/>
          </w:rPr>
          <w:delText>NG-</w:delText>
        </w:r>
        <w:r w:rsidRPr="009E32AE" w:rsidDel="00330C6D">
          <w:delText>RAN.</w:delText>
        </w:r>
      </w:del>
    </w:p>
    <w:p w:rsidR="00FE373C" w:rsidRPr="00726E61" w:rsidRDefault="00FE373C" w:rsidP="00FE373C">
      <w:pPr>
        <w:pStyle w:val="NF"/>
      </w:pPr>
    </w:p>
    <w:p w:rsidR="00FE373C" w:rsidRDefault="00FE373C" w:rsidP="00FE373C">
      <w:pPr>
        <w:pStyle w:val="TF"/>
      </w:pPr>
      <w:r>
        <w:t xml:space="preserve">Figure 4.6.2.2-1: Protocol Stack between AF and </w:t>
      </w:r>
      <w:proofErr w:type="spellStart"/>
      <w:r>
        <w:t>AIoT</w:t>
      </w:r>
      <w:proofErr w:type="spellEnd"/>
      <w:r>
        <w:t xml:space="preserve"> Device for Direct </w:t>
      </w:r>
      <w:r>
        <w:rPr>
          <w:rFonts w:eastAsiaTheme="minorEastAsia" w:hint="eastAsia"/>
          <w:lang w:eastAsia="zh-CN"/>
        </w:rPr>
        <w:t>Connectivity</w:t>
      </w:r>
      <w:r>
        <w:t xml:space="preserve"> option</w:t>
      </w:r>
    </w:p>
    <w:p w:rsidR="00FE373C" w:rsidRDefault="00FE373C" w:rsidP="00FE373C">
      <w:pPr>
        <w:rPr>
          <w:ins w:id="26" w:author="ZTE" w:date="2025-04-28T14:47:00Z"/>
        </w:rPr>
      </w:pPr>
      <w:r w:rsidRPr="00BD0429">
        <w:t xml:space="preserve">The </w:t>
      </w:r>
      <w:proofErr w:type="spellStart"/>
      <w:r w:rsidRPr="00BD0429">
        <w:t>AIoT</w:t>
      </w:r>
      <w:proofErr w:type="spellEnd"/>
      <w:r w:rsidRPr="00BD0429">
        <w:t xml:space="preserve"> NAS messages between the </w:t>
      </w:r>
      <w:proofErr w:type="spellStart"/>
      <w:r w:rsidRPr="00BD0429">
        <w:t>AIoT</w:t>
      </w:r>
      <w:proofErr w:type="spellEnd"/>
      <w:r w:rsidRPr="00BD0429">
        <w:t xml:space="preserve"> device and the AIOTF are transferred via the </w:t>
      </w:r>
      <w:r>
        <w:rPr>
          <w:rFonts w:eastAsiaTheme="minorEastAsia" w:hint="eastAsia"/>
          <w:lang w:eastAsia="zh-CN"/>
        </w:rPr>
        <w:t>NG-</w:t>
      </w:r>
      <w:r w:rsidRPr="00BD0429">
        <w:t>RAN transparently.</w:t>
      </w:r>
    </w:p>
    <w:p w:rsidR="00330C6D" w:rsidRPr="002C4D99" w:rsidRDefault="00330C6D" w:rsidP="00FE373C">
      <w:ins w:id="27" w:author="ZTE" w:date="2025-04-28T14:47:00Z">
        <w:r>
          <w:t xml:space="preserve">The </w:t>
        </w:r>
        <w:proofErr w:type="spellStart"/>
        <w:r>
          <w:t>AIoT</w:t>
        </w:r>
        <w:proofErr w:type="spellEnd"/>
        <w:r>
          <w:t xml:space="preserve"> messages between the NG-RAN and the AIOTF are included </w:t>
        </w:r>
      </w:ins>
      <w:ins w:id="28" w:author="ZTE" w:date="2025-05-09T17:28:00Z">
        <w:r w:rsidR="000F3E7D">
          <w:t>in a container within</w:t>
        </w:r>
      </w:ins>
      <w:ins w:id="29" w:author="ZTE" w:date="2025-04-28T14:47:00Z">
        <w:r>
          <w:t xml:space="preserve"> the NGAP protocol.</w:t>
        </w:r>
      </w:ins>
    </w:p>
    <w:p w:rsidR="00FE373C" w:rsidRPr="00E83664" w:rsidRDefault="00FE373C" w:rsidP="00FE373C">
      <w:pPr>
        <w:pStyle w:val="4"/>
        <w:rPr>
          <w:lang w:eastAsia="zh-CN"/>
        </w:rPr>
      </w:pPr>
      <w:bookmarkStart w:id="30" w:name="_Toc195709888"/>
      <w:r w:rsidRPr="00E83664">
        <w:rPr>
          <w:lang w:eastAsia="zh-CN"/>
        </w:rPr>
        <w:t>4.6.2.</w:t>
      </w:r>
      <w:r>
        <w:rPr>
          <w:lang w:eastAsia="zh-CN"/>
        </w:rPr>
        <w:t>3</w:t>
      </w:r>
      <w:r w:rsidRPr="00E83664">
        <w:rPr>
          <w:lang w:eastAsia="zh-CN"/>
        </w:rPr>
        <w:tab/>
      </w:r>
      <w:r>
        <w:t>P</w:t>
      </w:r>
      <w:r w:rsidRPr="007B6C12">
        <w:t xml:space="preserve">rotocol </w:t>
      </w:r>
      <w:r>
        <w:t>Stack b</w:t>
      </w:r>
      <w:r w:rsidRPr="007B6C12">
        <w:t xml:space="preserve">etween AF and </w:t>
      </w:r>
      <w:proofErr w:type="spellStart"/>
      <w:r w:rsidRPr="007B6C12">
        <w:t>AIoT</w:t>
      </w:r>
      <w:proofErr w:type="spellEnd"/>
      <w:r w:rsidRPr="007B6C12">
        <w:t xml:space="preserve"> Device </w:t>
      </w:r>
      <w:r>
        <w:t xml:space="preserve">for </w:t>
      </w:r>
      <w:r>
        <w:rPr>
          <w:rFonts w:eastAsiaTheme="minorEastAsia" w:hint="eastAsia"/>
          <w:lang w:eastAsia="zh-CN"/>
        </w:rPr>
        <w:t>NG-</w:t>
      </w:r>
      <w:r>
        <w:t>RAN I</w:t>
      </w:r>
      <w:r w:rsidRPr="007B6C12">
        <w:t xml:space="preserve">ndirect </w:t>
      </w:r>
      <w:r>
        <w:rPr>
          <w:rFonts w:eastAsiaTheme="minorEastAsia" w:hint="eastAsia"/>
          <w:lang w:eastAsia="zh-CN"/>
        </w:rPr>
        <w:t>Connectivity</w:t>
      </w:r>
      <w:bookmarkEnd w:id="30"/>
    </w:p>
    <w:p w:rsidR="00FE373C" w:rsidRDefault="00FE373C" w:rsidP="00FE373C">
      <w:pPr>
        <w:pStyle w:val="TH"/>
        <w:rPr>
          <w:ins w:id="31" w:author="ZTE" w:date="2025-04-28T14:43:00Z"/>
        </w:rPr>
      </w:pPr>
      <w:del w:id="32" w:author="ZTE" w:date="2025-04-28T14:43:00Z">
        <w:r w:rsidRPr="00DF76E9" w:rsidDel="00131811">
          <w:object w:dxaOrig="16479" w:dyaOrig="5260">
            <v:shape id="_x0000_i1028" type="#_x0000_t75" style="width:480.5pt;height:158.25pt" o:ole="">
              <v:imagedata r:id="rId14" o:title=""/>
            </v:shape>
            <o:OLEObject Type="Embed" ProgID="Visio.Drawing.15" ShapeID="_x0000_i1028" DrawAspect="Content" ObjectID="_1808318968" r:id="rId15"/>
          </w:object>
        </w:r>
      </w:del>
    </w:p>
    <w:p w:rsidR="00131811" w:rsidRPr="00773266" w:rsidRDefault="00131811" w:rsidP="00FE373C">
      <w:pPr>
        <w:pStyle w:val="TH"/>
        <w:rPr>
          <w:noProof/>
        </w:rPr>
      </w:pPr>
      <w:ins w:id="33" w:author="ZTE" w:date="2025-04-28T14:43:00Z">
        <w:r w:rsidRPr="00DF76E9">
          <w:object w:dxaOrig="16470" w:dyaOrig="5250">
            <v:shape id="_x0000_i1029" type="#_x0000_t75" style="width:480.1pt;height:157.9pt" o:ole="">
              <v:imagedata r:id="rId16" o:title=""/>
            </v:shape>
            <o:OLEObject Type="Embed" ProgID="Visio.Drawing.15" ShapeID="_x0000_i1029" DrawAspect="Content" ObjectID="_1808318969" r:id="rId17"/>
          </w:object>
        </w:r>
      </w:ins>
    </w:p>
    <w:p w:rsidR="00FE373C" w:rsidRPr="007B6C12" w:rsidRDefault="00FE373C" w:rsidP="00FE373C">
      <w:pPr>
        <w:pStyle w:val="TF"/>
      </w:pPr>
      <w:r w:rsidRPr="007B6C12">
        <w:t xml:space="preserve">Figure </w:t>
      </w:r>
      <w:r>
        <w:t>4.6.3.1</w:t>
      </w:r>
      <w:r w:rsidRPr="007B6C12">
        <w:t>-</w:t>
      </w:r>
      <w:r>
        <w:t>2</w:t>
      </w:r>
      <w:r w:rsidRPr="007B6C12">
        <w:t xml:space="preserve">: </w:t>
      </w:r>
      <w:r>
        <w:t>P</w:t>
      </w:r>
      <w:r w:rsidRPr="007B6C12">
        <w:t xml:space="preserve">rotocol </w:t>
      </w:r>
      <w:r>
        <w:t>Stack b</w:t>
      </w:r>
      <w:r w:rsidRPr="007B6C12">
        <w:t xml:space="preserve">etween AF and </w:t>
      </w:r>
      <w:proofErr w:type="spellStart"/>
      <w:r w:rsidRPr="007B6C12">
        <w:t>AIoT</w:t>
      </w:r>
      <w:proofErr w:type="spellEnd"/>
      <w:r w:rsidRPr="007B6C12">
        <w:t xml:space="preserve"> Device for </w:t>
      </w:r>
      <w:r>
        <w:t>I</w:t>
      </w:r>
      <w:r w:rsidRPr="007B6C12">
        <w:t xml:space="preserve">ndirect </w:t>
      </w:r>
      <w:r>
        <w:rPr>
          <w:rFonts w:eastAsiaTheme="minorEastAsia" w:hint="eastAsia"/>
          <w:lang w:eastAsia="zh-CN"/>
        </w:rPr>
        <w:t>Connectivity</w:t>
      </w:r>
      <w:r w:rsidRPr="007B6C12">
        <w:t xml:space="preserve"> </w:t>
      </w:r>
      <w:r>
        <w:t>via AMF option</w:t>
      </w:r>
    </w:p>
    <w:p w:rsidR="00FE373C" w:rsidRDefault="00FE373C" w:rsidP="00FE373C">
      <w:pPr>
        <w:rPr>
          <w:ins w:id="34" w:author="ZTE" w:date="2025-04-28T14:50:00Z"/>
        </w:rPr>
      </w:pPr>
      <w:r w:rsidRPr="00F43C58">
        <w:t xml:space="preserve">In this </w:t>
      </w:r>
      <w:r w:rsidRPr="004055CD">
        <w:t>Protocol Stack</w:t>
      </w:r>
      <w:r w:rsidRPr="00F43C58">
        <w:t>,</w:t>
      </w:r>
      <w:r>
        <w:t xml:space="preserve"> the AMF is additionally involved and its functionality is as defined in clause 4.5.7. The </w:t>
      </w:r>
      <w:proofErr w:type="spellStart"/>
      <w:r w:rsidRPr="004055CD">
        <w:t>AIoT</w:t>
      </w:r>
      <w:proofErr w:type="spellEnd"/>
      <w:r w:rsidRPr="004055CD">
        <w:t xml:space="preserve"> NAS</w:t>
      </w:r>
      <w:r>
        <w:t xml:space="preserve"> messages</w:t>
      </w:r>
      <w:r w:rsidRPr="00CA0F44">
        <w:t xml:space="preserve"> </w:t>
      </w:r>
      <w:r>
        <w:t xml:space="preserve">between the </w:t>
      </w:r>
      <w:proofErr w:type="spellStart"/>
      <w:r>
        <w:t>AIoT</w:t>
      </w:r>
      <w:proofErr w:type="spellEnd"/>
      <w:r>
        <w:t xml:space="preserve"> device and </w:t>
      </w:r>
      <w:r w:rsidRPr="002F7278">
        <w:rPr>
          <w:rFonts w:eastAsia="等线" w:hint="eastAsia"/>
          <w:lang w:eastAsia="zh-CN"/>
        </w:rPr>
        <w:t>t</w:t>
      </w:r>
      <w:r w:rsidRPr="002F7278">
        <w:rPr>
          <w:rFonts w:eastAsia="等线"/>
          <w:lang w:eastAsia="zh-CN"/>
        </w:rPr>
        <w:t>he AIOTF</w:t>
      </w:r>
      <w:r>
        <w:t xml:space="preserve"> are transferred via the </w:t>
      </w:r>
      <w:r>
        <w:rPr>
          <w:rFonts w:eastAsiaTheme="minorEastAsia" w:hint="eastAsia"/>
          <w:lang w:eastAsia="zh-CN"/>
        </w:rPr>
        <w:t>NG-</w:t>
      </w:r>
      <w:r w:rsidRPr="00BD0429">
        <w:rPr>
          <w:rFonts w:hint="eastAsia"/>
        </w:rPr>
        <w:t>RAN</w:t>
      </w:r>
      <w:r>
        <w:t xml:space="preserve"> </w:t>
      </w:r>
      <w:r w:rsidRPr="00BD0429">
        <w:t xml:space="preserve">and </w:t>
      </w:r>
      <w:r>
        <w:t>AMF transparently.</w:t>
      </w:r>
    </w:p>
    <w:p w:rsidR="00330C6D" w:rsidRDefault="00330C6D" w:rsidP="00FE373C">
      <w:pPr>
        <w:rPr>
          <w:lang w:eastAsia="ko-KR"/>
        </w:rPr>
      </w:pPr>
      <w:ins w:id="35" w:author="ZTE" w:date="2025-04-28T14:50:00Z">
        <w:r>
          <w:lastRenderedPageBreak/>
          <w:t xml:space="preserve">The </w:t>
        </w:r>
        <w:proofErr w:type="spellStart"/>
        <w:r>
          <w:t>AIoT</w:t>
        </w:r>
        <w:proofErr w:type="spellEnd"/>
        <w:r>
          <w:t xml:space="preserve"> messages between the NG-RAN and the AIOTF are included in </w:t>
        </w:r>
      </w:ins>
      <w:ins w:id="36" w:author="ZTE" w:date="2025-05-09T17:29:00Z">
        <w:r w:rsidR="000F3E7D">
          <w:t>a cont</w:t>
        </w:r>
      </w:ins>
      <w:ins w:id="37" w:author="ZTE" w:date="2025-05-09T17:30:00Z">
        <w:r w:rsidR="000F3E7D">
          <w:t xml:space="preserve">ainer within </w:t>
        </w:r>
      </w:ins>
      <w:ins w:id="38" w:author="ZTE" w:date="2025-04-28T14:50:00Z">
        <w:r>
          <w:t>the NGAP protocol between the NG-RAN and the AMF, and transferred through AIOTF3 reference po</w:t>
        </w:r>
      </w:ins>
      <w:ins w:id="39" w:author="ZTE" w:date="2025-04-28T14:51:00Z">
        <w:r>
          <w:t>int between the AMF and the AIOTF.</w:t>
        </w:r>
      </w:ins>
    </w:p>
    <w:p w:rsidR="00FE373C" w:rsidDel="00330C6D" w:rsidRDefault="00FE373C" w:rsidP="00FE373C">
      <w:pPr>
        <w:pStyle w:val="EditorsNote"/>
        <w:rPr>
          <w:del w:id="40" w:author="ZTE" w:date="2025-04-28T14:51:00Z"/>
        </w:rPr>
      </w:pPr>
      <w:del w:id="41" w:author="ZTE" w:date="2025-04-28T14:51:00Z">
        <w:r w:rsidDel="00330C6D">
          <w:delText>Editor's note:</w:delText>
        </w:r>
        <w:r w:rsidDel="00330C6D">
          <w:tab/>
          <w:delText>Whether AIoT Reader Control is transported by NGAP or is part of the NGAP protocol will be updated based on RAN WG3 decision.</w:delText>
        </w:r>
      </w:del>
    </w:p>
    <w:p w:rsidR="00FE373C" w:rsidRDefault="00FE373C" w:rsidP="00FE373C">
      <w:pPr>
        <w:pStyle w:val="EditorsNote"/>
      </w:pPr>
      <w:r>
        <w:t>Editor's note:</w:t>
      </w:r>
      <w:r>
        <w:tab/>
        <w:t xml:space="preserve">The reference to </w:t>
      </w:r>
      <w:proofErr w:type="spellStart"/>
      <w:r>
        <w:t>AIoT</w:t>
      </w:r>
      <w:proofErr w:type="spellEnd"/>
      <w:r>
        <w:t xml:space="preserve"> AS Layer protocol will be updated based on RAN WG1 or RAN WG2 decision.</w:t>
      </w:r>
    </w:p>
    <w:p w:rsidR="00F07A1F" w:rsidRPr="00AF6AC9" w:rsidRDefault="00092625" w:rsidP="00784AAC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4"/>
    <w:bookmarkEnd w:id="5"/>
    <w:bookmarkEnd w:id="6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6D60" w:rsidRDefault="00A86D60">
      <w:r>
        <w:separator/>
      </w:r>
    </w:p>
    <w:p w:rsidR="00A86D60" w:rsidRDefault="00A86D60"/>
  </w:endnote>
  <w:endnote w:type="continuationSeparator" w:id="0">
    <w:p w:rsidR="00A86D60" w:rsidRDefault="00A86D60">
      <w:r>
        <w:continuationSeparator/>
      </w:r>
    </w:p>
    <w:p w:rsidR="00A86D60" w:rsidRDefault="00A86D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A660B" w:rsidRDefault="003A660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A660B" w:rsidRDefault="003A660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6D60" w:rsidRDefault="00A86D60">
      <w:r>
        <w:separator/>
      </w:r>
    </w:p>
    <w:p w:rsidR="00A86D60" w:rsidRDefault="00A86D60"/>
  </w:footnote>
  <w:footnote w:type="continuationSeparator" w:id="0">
    <w:p w:rsidR="00A86D60" w:rsidRDefault="00A86D60">
      <w:r>
        <w:continuationSeparator/>
      </w:r>
    </w:p>
    <w:p w:rsidR="00A86D60" w:rsidRDefault="00A86D6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/>
  <w:p w:rsidR="003A660B" w:rsidRDefault="003A66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Pr="00D04754" w:rsidRDefault="003A660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3A660B" w:rsidRPr="00D04754" w:rsidRDefault="003A660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87F96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:rsidR="003A660B" w:rsidRPr="00D04754" w:rsidRDefault="003A660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8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9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3"/>
  </w:num>
  <w:num w:numId="4">
    <w:abstractNumId w:val="23"/>
  </w:num>
  <w:num w:numId="5">
    <w:abstractNumId w:val="35"/>
  </w:num>
  <w:num w:numId="6">
    <w:abstractNumId w:val="11"/>
  </w:num>
  <w:num w:numId="7">
    <w:abstractNumId w:val="34"/>
  </w:num>
  <w:num w:numId="8">
    <w:abstractNumId w:val="27"/>
  </w:num>
  <w:num w:numId="9">
    <w:abstractNumId w:val="39"/>
  </w:num>
  <w:num w:numId="10">
    <w:abstractNumId w:val="15"/>
  </w:num>
  <w:num w:numId="11">
    <w:abstractNumId w:val="36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7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2"/>
  </w:num>
  <w:num w:numId="33">
    <w:abstractNumId w:val="16"/>
  </w:num>
  <w:num w:numId="34">
    <w:abstractNumId w:val="21"/>
  </w:num>
  <w:num w:numId="35">
    <w:abstractNumId w:val="28"/>
  </w:num>
  <w:num w:numId="36">
    <w:abstractNumId w:val="40"/>
  </w:num>
  <w:num w:numId="37">
    <w:abstractNumId w:val="14"/>
  </w:num>
  <w:num w:numId="38">
    <w:abstractNumId w:val="38"/>
  </w:num>
  <w:num w:numId="39">
    <w:abstractNumId w:val="20"/>
  </w:num>
  <w:num w:numId="40">
    <w:abstractNumId w:val="22"/>
  </w:num>
  <w:num w:numId="41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4C0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F09"/>
    <w:rsid w:val="000B3259"/>
    <w:rsid w:val="000B3922"/>
    <w:rsid w:val="000B3C3A"/>
    <w:rsid w:val="000B4216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E7D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469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811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4A6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A4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A46"/>
    <w:rsid w:val="00276E3B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5FC0"/>
    <w:rsid w:val="002A6265"/>
    <w:rsid w:val="002A6967"/>
    <w:rsid w:val="002A6B2C"/>
    <w:rsid w:val="002A7091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4B3"/>
    <w:rsid w:val="00330A12"/>
    <w:rsid w:val="00330C6D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04A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47779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96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4BC2"/>
    <w:rsid w:val="003A55B9"/>
    <w:rsid w:val="003A660B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29F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27B73"/>
    <w:rsid w:val="00430BEA"/>
    <w:rsid w:val="00431229"/>
    <w:rsid w:val="00431A4E"/>
    <w:rsid w:val="00432E70"/>
    <w:rsid w:val="004334E9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5E3A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2DD9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2D12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51E9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609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1D7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B50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5FF4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3B2E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1AC9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82"/>
    <w:rsid w:val="006B57B0"/>
    <w:rsid w:val="006B6DDF"/>
    <w:rsid w:val="006B6E73"/>
    <w:rsid w:val="006B754E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D7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5DC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99F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100B"/>
    <w:rsid w:val="00742044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3B2"/>
    <w:rsid w:val="007674C9"/>
    <w:rsid w:val="00771296"/>
    <w:rsid w:val="00773A48"/>
    <w:rsid w:val="00773BEF"/>
    <w:rsid w:val="00773D1D"/>
    <w:rsid w:val="00773E06"/>
    <w:rsid w:val="0077426B"/>
    <w:rsid w:val="0077457A"/>
    <w:rsid w:val="00776410"/>
    <w:rsid w:val="00776723"/>
    <w:rsid w:val="00777B54"/>
    <w:rsid w:val="00781A4B"/>
    <w:rsid w:val="0078231E"/>
    <w:rsid w:val="00784AAC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1CAF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3C5A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4D36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3CDC"/>
    <w:rsid w:val="00824CA3"/>
    <w:rsid w:val="0082507A"/>
    <w:rsid w:val="00825FA9"/>
    <w:rsid w:val="0082655C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12D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2C2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694"/>
    <w:rsid w:val="008E37F0"/>
    <w:rsid w:val="008E398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1FD0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00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66E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0C5E"/>
    <w:rsid w:val="009617E6"/>
    <w:rsid w:val="0096287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1E12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41D0"/>
    <w:rsid w:val="009C78B4"/>
    <w:rsid w:val="009C7E15"/>
    <w:rsid w:val="009D0E75"/>
    <w:rsid w:val="009D1359"/>
    <w:rsid w:val="009D15E8"/>
    <w:rsid w:val="009D1A1D"/>
    <w:rsid w:val="009D1CD9"/>
    <w:rsid w:val="009D29EF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5D1B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5B11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1FFA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1A30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46A9"/>
    <w:rsid w:val="00A655E3"/>
    <w:rsid w:val="00A6598C"/>
    <w:rsid w:val="00A65BED"/>
    <w:rsid w:val="00A663C5"/>
    <w:rsid w:val="00A702DB"/>
    <w:rsid w:val="00A706D2"/>
    <w:rsid w:val="00A706D7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6D60"/>
    <w:rsid w:val="00A87A70"/>
    <w:rsid w:val="00A907BB"/>
    <w:rsid w:val="00A90C0B"/>
    <w:rsid w:val="00A91358"/>
    <w:rsid w:val="00A92E73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60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5797"/>
    <w:rsid w:val="00B16065"/>
    <w:rsid w:val="00B17588"/>
    <w:rsid w:val="00B17D97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5EC3"/>
    <w:rsid w:val="00B36216"/>
    <w:rsid w:val="00B40BD8"/>
    <w:rsid w:val="00B41A15"/>
    <w:rsid w:val="00B41BA1"/>
    <w:rsid w:val="00B42332"/>
    <w:rsid w:val="00B42F21"/>
    <w:rsid w:val="00B43C4A"/>
    <w:rsid w:val="00B4419B"/>
    <w:rsid w:val="00B4499A"/>
    <w:rsid w:val="00B44F0D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915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6515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36FF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AFC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E7E8E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4AAF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2992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3E9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1011"/>
    <w:rsid w:val="00D14F54"/>
    <w:rsid w:val="00D15281"/>
    <w:rsid w:val="00D153FE"/>
    <w:rsid w:val="00D17140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5889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2E5D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77D7E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322"/>
    <w:rsid w:val="00D9150E"/>
    <w:rsid w:val="00D91969"/>
    <w:rsid w:val="00D920AD"/>
    <w:rsid w:val="00D924CF"/>
    <w:rsid w:val="00D92D97"/>
    <w:rsid w:val="00D93BE5"/>
    <w:rsid w:val="00D956B1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5169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21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14D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373C"/>
    <w:rsid w:val="00FE5455"/>
    <w:rsid w:val="00FE5E40"/>
    <w:rsid w:val="00FE6CE5"/>
    <w:rsid w:val="00FF041A"/>
    <w:rsid w:val="00FF07DC"/>
    <w:rsid w:val="00FF0CD3"/>
    <w:rsid w:val="00FF1A16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"/>
    <w:basedOn w:val="a"/>
    <w:link w:val="Char5"/>
    <w:uiPriority w:val="34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locked/>
    <w:rsid w:val="00A6598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.vsdx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__5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4.vsdx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image" Target="media/image4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26B58-2F69-4A89-ABCF-191F0EF66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2558</TotalTime>
  <Pages>4</Pages>
  <Words>672</Words>
  <Characters>3832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4496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311</cp:revision>
  <cp:lastPrinted>2017-01-31T11:04:00Z</cp:lastPrinted>
  <dcterms:created xsi:type="dcterms:W3CDTF">2023-10-30T07:08:00Z</dcterms:created>
  <dcterms:modified xsi:type="dcterms:W3CDTF">2025-05-09T10:03:00Z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